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Dumfriesshire, Clydesdale and Tweeddale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Dumfriesshire, Clydesdale and Tweeddale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Dumfriesshire, Clydesdale and Tweeddale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Dumfriesshire, Clydesdale and Tweeddale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Dumfriesshire, Clydesdale and Tweeddale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10.0%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Dumfriesshire, Clydesdale and Tweeddale are estimated to have a score of 1-2 on the PGSI (low-risk gambling), whilst </w:t>
      </w:r>
      <w:r w:rsidRPr="00773DF7">
        <w:rPr>
          <w:rFonts w:ascii="Libre Franklin Light" w:hAnsi="Libre Franklin Light" w:cs="Calibri Light"/>
          <w:b/>
          <w:bCs/>
          <w:color w:val="C45911" w:themeColor="accent2" w:themeShade="BF"/>
        </w:rPr>
        <w:t xml:space="preserve">4.2%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87.5% </w:t>
      </w:r>
      <w:r w:rsidRPr="004747BF">
        <w:rPr>
          <w:rFonts w:ascii="Libre Franklin Light" w:eastAsia="Times New Roman" w:hAnsi="Libre Franklin Light" w:cs="Calibri Light"/>
        </w:rPr>
        <w:t xml:space="preserve">of those respondents classified as PGSI 8+ in Dumfriesshire, Clydesdale and Tweeddale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Dumfriesshire, Clydesdale and Tweeddale is estimated to be </w:t>
      </w:r>
      <w:r w:rsidRPr="00773DF7">
        <w:rPr>
          <w:rFonts w:ascii="Libre Franklin Light" w:eastAsia="Times New Roman" w:hAnsi="Libre Franklin Light" w:cs="Calibri Light"/>
          <w:b/>
          <w:bCs/>
          <w:color w:val="C45911" w:themeColor="accent2" w:themeShade="BF"/>
        </w:rPr>
        <w:t xml:space="preserve">£1,033,809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Dumfriesshire, Clydesdale and Tweeddale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Dumfriesshire, Clydesdale and Tweeddale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10.0%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Dumfriesshire, Clydesdale and Tweeddale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Dumfriesshire, Clydesdale and Tweeddale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Dumfriesshire, Clydesdale and Tweeddal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Dumfriesshire, Clydesdale and Tweeddale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Dumfriesshire, Clydesdale and Tweeddal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Dumfriesshire, Clydesdale and Tweeddale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15.1%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19.4%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Dumfriesshire, Clydesdale and Tweeddale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87.5%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Dumfriesshire, Clydesdale and Tweeddal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Dumfriesshire, Clydesdale and Tweeddale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9.3%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Dumfriesshire, Clydesdale and Tweeddale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Dumfriesshire, Clydesdale and Tweeddale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87.5%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Dumfriesshire, Clydesdale and Tweeddale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Dumfriesshire, Clydesdale and Tweeddale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Dumfriesshire, Clydesdale and Tweeddale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£1,033,809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Dumfriesshire, Clydesdale and Tweeddale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£16,839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£348,241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£24,947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£7,016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£12,863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£623,903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£1,033,809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Dumfriesshire, Clydesdale and Tweeddale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Dumfriesshire, Clydesdale and Tweeddale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14.7%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Dumfriesshire, Clydesdale and Tweeddale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Dumfriesshire, Clydesdale and Tweeddale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0.9%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Dumfriesshire, Clydesdale and Tweeddale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2.1%</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Dumfriesshire, Clydesdale and Tweeddale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Dumfriesshire, Clydesdale and Tweeddale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14.7%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Dumfriesshire, Clydesdale and Tweeddale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Dumfriesshire, Clydesdale and Tweeddale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0.9%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Dumfriesshire, Clydesdale and Tweeddale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Dumfriesshire, Clydesdale and Tweeddale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Dumfriesshire, Clydesdale and Tweeddale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1049CAD-4B65-4BBF-862F-09B67EA7E49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